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25106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25106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025C1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25106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25106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5106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พระราชบัญญัติภาษีโรงเรือนและที่ดินพ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2475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การรับชำระภาษีโรงเรือนและที่ดินเทศบาลตำบลทรายขาวนิภาพรสำเนาคู่มือประชาชน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28/07/2015 10:27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Default="00A13B6C" w:rsidP="009B7715">
            <w:pPr>
              <w:rPr>
                <w:rFonts w:asciiTheme="minorBidi" w:hAnsiTheme="minorBidi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(-)</w:t>
            </w:r>
          </w:p>
          <w:p w:rsidR="0025106D" w:rsidRDefault="0025106D" w:rsidP="009B7715">
            <w:pPr>
              <w:rPr>
                <w:rFonts w:asciiTheme="minorBidi" w:hAnsiTheme="minorBidi" w:hint="cs"/>
                <w:iCs/>
                <w:noProof/>
                <w:sz w:val="32"/>
                <w:szCs w:val="32"/>
                <w:lang w:bidi="th-TH"/>
              </w:rPr>
            </w:pPr>
          </w:p>
          <w:p w:rsidR="0025106D" w:rsidRPr="000C2AAC" w:rsidRDefault="0025106D" w:rsidP="009B7715">
            <w:pPr>
              <w:rPr>
                <w:rFonts w:asciiTheme="minorBidi" w:hAnsiTheme="minorBidi" w:hint="cs"/>
                <w:iCs/>
                <w:sz w:val="32"/>
                <w:szCs w:val="32"/>
                <w:lang w:bidi="th-TH"/>
              </w:rPr>
            </w:pP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25106D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พระราชบัญญัติภาษีโรงเรือนและที่ดินพ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2475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และที่ดินที่ใช้ต่อเนื่องกับโรงเรือนหรือสิ่งปลูกสร้างอย่างอื่นนั้นโดยมีหลักเกณฑ์วิธีการและเงื่อนไข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วิธีการชำระภาษี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แจ้งให้เจ้าของทรัพย์สินทราบเพื่อยื่นแบบแสดงรายการทรัพย์สิน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.2)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เจ้าของทรัพย์สินยื่นแบบแสดงรายการทรัพย์สิน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 xml:space="preserve">.2)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ภายในเดือนกุมภาพันธ์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.8)</w:t>
      </w:r>
      <w:r w:rsidRPr="000C2AAC">
        <w:rPr>
          <w:rFonts w:asciiTheme="minorBidi" w:hAnsiTheme="minorBidi"/>
          <w:noProof/>
          <w:sz w:val="32"/>
          <w:szCs w:val="32"/>
        </w:rPr>
        <w:br/>
        <w:t>5.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เจ้าของทรัพย์สินชำระภาษีทันทีหรือชำระภาษีภายในกำหนดเวลา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เจ้าของทรัพย์สินดำเนินการชำระภาษีภายใน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กรณีที่เจ้าของทรัพย์สินชำระภาษีเกินเวลาที่กำหนดจะต้องชำระเงินเพิ่มตามอัตราที่กฎหมายกำหน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เจ้าของทรัพย์สิน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วันนับแต่ได้รับแจ้งการประเมินโดยผู้บริหารท้องถิ่นชี้ขาดและแจ้งเจ้าของทรัพย์สินทราบภายใน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วันนับจากวันที่เจ้าของทรัพย์สินยื่นอุทธรณ์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</w:t>
      </w:r>
      <w:r w:rsidRPr="000C2AAC">
        <w:rPr>
          <w:rFonts w:asciiTheme="minorBidi" w:hAnsiTheme="minorBidi"/>
          <w:noProof/>
          <w:sz w:val="32"/>
          <w:szCs w:val="32"/>
        </w:rPr>
        <w:t>.9)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>11.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</w:p>
    <w:p w:rsidR="0025106D" w:rsidRDefault="0025106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</w:p>
    <w:p w:rsidR="0025106D" w:rsidRDefault="0025106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</w:p>
    <w:p w:rsidR="0025106D" w:rsidRDefault="0025106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133"/>
        <w:gridCol w:w="2727"/>
        <w:gridCol w:w="1233"/>
        <w:gridCol w:w="1620"/>
        <w:gridCol w:w="1998"/>
      </w:tblGrid>
      <w:tr w:rsidR="00313D38" w:rsidRPr="000C2AAC" w:rsidTr="0025106D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33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727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33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20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998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25106D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วันนับแต่ผู้รับบริการมายื่นคำขอ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25106D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วันนับจากวันที่ยื่นแบบแสดงรายการทรัพย์สิน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25106D" w:rsidRDefault="0025106D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กรรมสิทธิ์โรงเรือนและที่ดินพร้อมสำเนาเช่นโฉนดที่ดินใบอนุญาตปลูกสร้างหนังสือสัญญาซื้อขายหรือให้โรงเรือนฯ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พร้อมสำเนาเช่นใบทะเบียนการค้าทะเบียนพาณิชย์ทะเบียนภาษีมูลค่าเพิ่มหรือใ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ประกอบกิจการค้าของฝ่ายสิ่งแวดล้อม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สัญญาเช่าอาคาร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หนังสือรับรองนิติบุคคลและงบแสดงฐานะการเงิน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Default="00EA6950" w:rsidP="00EA6950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25106D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</w:t>
            </w:r>
            <w:r w:rsidR="002510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</w:t>
            </w:r>
            <w:r w:rsidR="002510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</w:t>
            </w:r>
            <w:r w:rsidR="0025106D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  <w:p w:rsidR="0025106D" w:rsidRPr="000C2AAC" w:rsidRDefault="0025106D" w:rsidP="00EA6950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แบบคำร้องขอให้พิจารณาการประเมินภาษีโรงเรือนและที่ดิน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9)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</w:t>
            </w:r>
            <w:r w:rsidR="002510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อำเภอสอยดาว</w:t>
            </w:r>
            <w:r w:rsidR="002510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จังหวัดจันทบุรี</w:t>
            </w:r>
            <w:r w:rsidR="002510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039" w:rsidRDefault="00DE6039" w:rsidP="00C81DB8">
      <w:pPr>
        <w:spacing w:after="0" w:line="240" w:lineRule="auto"/>
      </w:pPr>
      <w:r>
        <w:separator/>
      </w:r>
    </w:p>
  </w:endnote>
  <w:endnote w:type="continuationSeparator" w:id="1">
    <w:p w:rsidR="00DE6039" w:rsidRDefault="00DE603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039" w:rsidRDefault="00DE6039" w:rsidP="00C81DB8">
      <w:pPr>
        <w:spacing w:after="0" w:line="240" w:lineRule="auto"/>
      </w:pPr>
      <w:r>
        <w:separator/>
      </w:r>
    </w:p>
  </w:footnote>
  <w:footnote w:type="continuationSeparator" w:id="1">
    <w:p w:rsidR="00DE6039" w:rsidRDefault="00DE603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025C1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5106D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245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106D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025C1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245C6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E6039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654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2015-08-04T05:02:00Z</cp:lastPrinted>
  <dcterms:created xsi:type="dcterms:W3CDTF">2015-04-23T03:41:00Z</dcterms:created>
  <dcterms:modified xsi:type="dcterms:W3CDTF">2015-08-04T05:05:00Z</dcterms:modified>
</cp:coreProperties>
</file>