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การขออนุญาตทำการโฆษณาโดยใช้เครื่องขยายเสียง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C2431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C2431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3F1F9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การขออนุญาตทำการโฆษณาโดยใช้เครื่องขยายเสียง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C2431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C2431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2431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ควบคุมการโฆษณาโดยใช้เครื่องขยายเสียงพ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2493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การขออนุญาตทำการโฆษณาโดยใช้เครื่องขยายเสียงเทศบาลตำบลทรายขาวนิภาพรสำเนาคู่มือประชาชน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28/07/2015 10:14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C2431D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C2431D" w:rsidRPr="0006237E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C2431D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สำนักเขตทุกแห่งของกรุงเทพมหานคร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สำนักงานเทศบาลทุกแห่ง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ที่จะทำการโฆษณาโดยใช้เครื่องขยายเสียงด้วยกำลังไฟฟ้าจะต้องขอรับอนุญาตต่อพนักงานเจ้าหน้าที่ก่อนเมื่อได้รับอนุญาตแล้วจึงทำการโฆษณาได้โดยให้พนักงานเจ้าหน้าที่ออกใบอนุญาตให้แก่ผู้ขอรับอนุญาตและให้มีอำนาจกำหนดเงื่อนไขลงในใบอนุญาตว่าด้วยเวลาสถานที่และเครื่องอุปกรณ์ขยายเสียงและผู้รับอนุญาตต้องปฏิบัติตามเงื่อนไขที่กำหนดนั้นโดยห้ามอนุญาตและห้ามใช้เสียงโฆษณาโดยใช้เครื่องขยายเสียงในระยะใกล้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ตรจากโรงพยาบาลวัดหรือสถานที่บำเพ็ญศาสนกิจและทางแยกที่มีการสัญจรไปมาคับคั่งอยู่เป็นปกติและห้ามใช้เสียงโฆษณาในระยะใกล้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ตรจากบริเวณโรงเรียนระหว่างทำการสอนศาลสถิตยุติธรรมในระหว่างเวลาพิจารณาผู้ยื่นคำขอใบอนุญาติจะต้องยื่นคำร้องตามแบบฆ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ษ</w:t>
      </w:r>
      <w:r w:rsidRPr="000C2AAC">
        <w:rPr>
          <w:rFonts w:asciiTheme="minorBidi" w:hAnsiTheme="minorBidi"/>
          <w:noProof/>
          <w:sz w:val="32"/>
          <w:szCs w:val="32"/>
        </w:rPr>
        <w:t xml:space="preserve">. 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ต่อเจ้าพนักงานตำรวจเจ้าของท้องที่ก่อนมาดำเนินการ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ใบอนุญาตให้มีเพื่อใช้เครื่องขยายเสียงและไมโครโฟนประสงค์จะใช้เครื่องขยายเสียงและไมโครโฟนมายื่นต่อเจ้าหน้าที่เพื่อตรวจสอบคำร้องและเอกสารประกอบคำขอ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ที่ทำการปกครองอำเภอเป็นผู้รับผิดชอบ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เจ้าหน้าที่รับเรื่องเสนอความเห็นตามลำดับชั้นจนถึงพนักงานเจ้าหน้าที่ผู้ออกใบอนุญาต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ที่ทำการปกครองอำเภอเป็นผู้รับผิดชอบ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ลงนามในใบอนุญาตให้ทำการโฆษณาโดยใช้เครื่องขยายเสียงชำระค่าธรรมเนียมและรับ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ที่ทำการปกครองอำเภอเป็นผู้รับผิดชอบ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พร้อมสำเนาบัตรประจำตัวประชาชนของผู้แทนนิติบุคคล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กรณีผู้ขอรับใบอนุญาตหรือผู้แจ้งเป็นนิติบุคคล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หนังสือมอบอำนาจที่ถูกต้องตามกฎหมาย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ผู้ประกอบการไม่สามารถมายื่นคำขอด้วยตนเอง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พร้อมสำเนาบัตรประจำตัวประชาชนของผู้มอบอำนาจและผู้รับมอบอำนาจ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แบบคำร้องตามแบบฆ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ษ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ที่เจ้าพนักงานตำรวจเจ้าของท้องที่แสดงความคิดเห็นแล้ว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แผนที่สังเขปแสดงที่ตั้งการใช้เครื่องขยายเสียง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โฆษณากิจการที่ไม่เป็นไปในทำนองการค้า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C2431D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C2431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โฆษณาที่เป็นไปในทำนองการค้า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โฆษณาเคลื่อนที่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C2431D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โฆษณาที่เป็นไปในทำนองการค้า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โฆษณาประจำที่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75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C2431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</w:t>
            </w:r>
            <w:r w:rsidR="00C2431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อำเภอสอยดาว</w:t>
            </w:r>
            <w:r w:rsidR="00C2431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</w:t>
            </w:r>
            <w:r w:rsidR="00C2431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</w:t>
            </w:r>
            <w:r w:rsidR="00C2431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ที่ทำการปกครองอำเภอทุกแห่ง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C2431D" w:rsidRDefault="00D51311" w:rsidP="0064558D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C2431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  <w:r w:rsidR="0064558D" w:rsidRPr="00C2431D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B1E" w:rsidRDefault="007F4B1E" w:rsidP="00C81DB8">
      <w:pPr>
        <w:spacing w:after="0" w:line="240" w:lineRule="auto"/>
      </w:pPr>
      <w:r>
        <w:separator/>
      </w:r>
    </w:p>
  </w:endnote>
  <w:endnote w:type="continuationSeparator" w:id="1">
    <w:p w:rsidR="007F4B1E" w:rsidRDefault="007F4B1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B1E" w:rsidRDefault="007F4B1E" w:rsidP="00C81DB8">
      <w:pPr>
        <w:spacing w:after="0" w:line="240" w:lineRule="auto"/>
      </w:pPr>
      <w:r>
        <w:separator/>
      </w:r>
    </w:p>
  </w:footnote>
  <w:footnote w:type="continuationSeparator" w:id="1">
    <w:p w:rsidR="007F4B1E" w:rsidRDefault="007F4B1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F1F9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C2431D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067B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067BD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1F9E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F4B1E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431D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2015-08-04T04:48:00Z</cp:lastPrinted>
  <dcterms:created xsi:type="dcterms:W3CDTF">2015-04-23T03:41:00Z</dcterms:created>
  <dcterms:modified xsi:type="dcterms:W3CDTF">2015-08-04T04:48:00Z</dcterms:modified>
</cp:coreProperties>
</file>