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การรับแจ้งการเปลี่่ยนแปลงการจัดการศพ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2B2DB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การรับแจ้งการเปลี่่ยนแปลงการจัดการศพ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1194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การรับแจ้งการเปลี่่ยนแปลงการจัดการศพเทศบาลตำบลทรายขาวกฤษณ์สำเนาคู่มือประชาชน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04:44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11949" w:rsidRDefault="00511949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ผู้ร้องได้แก่ผู้ประสงค์แจ้งเปลี่ยนแปลงการจัดการศพ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</w:t>
      </w:r>
      <w:r w:rsidRPr="000C2AAC">
        <w:rPr>
          <w:rFonts w:asciiTheme="minorBidi" w:hAnsiTheme="minorBidi"/>
          <w:noProof/>
          <w:sz w:val="32"/>
          <w:szCs w:val="32"/>
        </w:rPr>
        <w:t xml:space="preserve"> 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11949" w:rsidRDefault="00511949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11949" w:rsidRDefault="00511949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11949" w:rsidRPr="000C2AAC" w:rsidRDefault="00511949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ใบมรณบัตร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ของผู้ตาย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511949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11949" w:rsidRDefault="00511949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042" w:rsidRDefault="00961042" w:rsidP="00C81DB8">
      <w:pPr>
        <w:spacing w:after="0" w:line="240" w:lineRule="auto"/>
      </w:pPr>
      <w:r>
        <w:separator/>
      </w:r>
    </w:p>
  </w:endnote>
  <w:endnote w:type="continuationSeparator" w:id="1">
    <w:p w:rsidR="00961042" w:rsidRDefault="0096104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042" w:rsidRDefault="00961042" w:rsidP="00C81DB8">
      <w:pPr>
        <w:spacing w:after="0" w:line="240" w:lineRule="auto"/>
      </w:pPr>
      <w:r>
        <w:separator/>
      </w:r>
    </w:p>
  </w:footnote>
  <w:footnote w:type="continuationSeparator" w:id="1">
    <w:p w:rsidR="00961042" w:rsidRDefault="0096104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B2DB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F1EAA">
          <w:rPr>
            <w:noProof/>
          </w:rPr>
          <w:t>3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F1E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2DB3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4F1EAA"/>
    <w:rsid w:val="0050561E"/>
    <w:rsid w:val="00511949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61042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2015-08-06T05:45:00Z</cp:lastPrinted>
  <dcterms:created xsi:type="dcterms:W3CDTF">2015-04-23T03:41:00Z</dcterms:created>
  <dcterms:modified xsi:type="dcterms:W3CDTF">2015-08-06T05:46:00Z</dcterms:modified>
</cp:coreProperties>
</file>