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การรับแจ้งการย้ายกลับเข้าที่เดิม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3441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การรับแจ้งการย้ายกลับเข้าที่เดิม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07F1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การรับแจ้งการย้ายกลับเข้าที่เดิมเทศบาลตำบลทรายขาวกฤษณ์สำเนาคู่มือประชาชน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04:47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แห่งท้องที่ที่ออกใบแจ้งย้ายออก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07F1B" w:rsidRDefault="00307F1B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ผู้แจ้งได้แก่เจ้าบ้านหรือผู้ที่ได้รับมอบหมายจากเจ้าบ้าน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307F1B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307F1B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16"/>
          <w:szCs w:val="16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เจ้าบ้านหลังเดิม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ผู้ที่ได้รับมอบหมายพร้อมด้วยหนังสือมอบหมายกรณีได้รับมอบหมายให้แจ้งแทน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ของผู้ย้ายที่อยู่ถ้ามี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ที่ผู้ย้ายมีชื่อครั้งสุดท้ายก่อนการย้ายออก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ที่ได้รับมาจากใบแจ้งการย้ายออก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376" w:rsidRDefault="00041376" w:rsidP="00C81DB8">
      <w:pPr>
        <w:spacing w:after="0" w:line="240" w:lineRule="auto"/>
      </w:pPr>
      <w:r>
        <w:separator/>
      </w:r>
    </w:p>
  </w:endnote>
  <w:endnote w:type="continuationSeparator" w:id="1">
    <w:p w:rsidR="00041376" w:rsidRDefault="0004137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376" w:rsidRDefault="00041376" w:rsidP="00C81DB8">
      <w:pPr>
        <w:spacing w:after="0" w:line="240" w:lineRule="auto"/>
      </w:pPr>
      <w:r>
        <w:separator/>
      </w:r>
    </w:p>
  </w:footnote>
  <w:footnote w:type="continuationSeparator" w:id="1">
    <w:p w:rsidR="00041376" w:rsidRDefault="0004137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3441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73AA6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73AA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1376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7F1B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4413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73AA6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2015-08-06T05:48:00Z</cp:lastPrinted>
  <dcterms:created xsi:type="dcterms:W3CDTF">2015-04-23T03:41:00Z</dcterms:created>
  <dcterms:modified xsi:type="dcterms:W3CDTF">2015-08-06T05:49:00Z</dcterms:modified>
</cp:coreProperties>
</file>