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การขอรับบำเหน็จพิเศษรายเดือนของลูกจ้างประจำขององค์กรปกครองส่วนท้องถิ่น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522026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การขอรับบำเหน็จพิเศษรายเดือนของลูกจ้างประจำขององค์กรปกครองส่วนท้องถิ่น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901201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ระเบียบกระทรวงมหาดไทยว่าด้วยบำเหน็จลูกจ้างของหน่วยการบริหารราชการส่วนท้องถิ่นพ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รับบำเหน็จพิเศษรายเดือนของลูกจ้างประจำขององค์กรปกครองส่วนท้องถิ่น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29/07/2015 15:08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901201" w:rsidRDefault="00901201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901201" w:rsidRDefault="00901201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ิทธิประโยชน์เกี่ยวกับบำเหน็จพิเศษรายเดือนเป็นสิทธิประโยชน์ที่จ่ายให้แก่ลูกจ้างประจำที่ได้รับอันตรายหรือเจ็บป่วยเพราะเหตุปฏิบัติงานในหน้าที่หรือถูกประทุษร้ายเพราะเหตุกระทำตามหน้าที่ซึ่งแพทย์ที่ทางราชการรับรองได้ตรวจและแสดงว่าไม่สามารถปฏิบัติงานในหน้าที่ได้อีกเล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ลูกจ้างประจำผู้มีสิทธิรับบำเหน็จพิเศษจะขอรับเป็นบำเหน็จพิเศษรายเดือนแทนก็ได้โดยจ่ายเป็นรายเดือนเริ่มตั้งแต่วันที่ลูกจ้างประจำออกจากงานจนถึงแก่ความตาย</w:t>
      </w:r>
      <w:r w:rsidRPr="000C2AAC">
        <w:rPr>
          <w:rFonts w:asciiTheme="minorBidi" w:hAnsiTheme="minorBidi"/>
          <w:noProof/>
          <w:sz w:val="32"/>
          <w:szCs w:val="32"/>
        </w:rPr>
        <w:br/>
        <w:t>3.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องค์การบริหารส่วนจังหวัด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เมืองพัทยาจะแจ้งผลการพิจารณาให้ผู้ยื่นคำขอทราบภายใน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วันนับแต่วันที่พิจารณาแล้วเสร็จตามมาตรา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บงการอำนวยความสะดวกในการพิจารณาอนุญาตของทางราชการพ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2558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ตรวจสอบคำขอและรายการเอกสารหลักฐานแล้วว่ามีความครบถ้วนตามที่ระบุไว้ในคู่มือประชาชน</w:t>
      </w:r>
    </w:p>
    <w:p w:rsidR="00901201" w:rsidRDefault="00901201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ูกจ้างประจำผู้มีสิทธิยื่นเรื่องขอรับบำเหน็จพิเศษรายเดือนพร้อมเอกสารต่อองค์กรปกครองส่วนท้องถิ่นที่สังกัดและเจ้าหน้าที่ตรวจสอบความครบถ้วนของหลักฐ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หน่วยงานผู้รับผิดชอบคือองค์กรปกครองส่วนท้องถิ่นที่สังกัด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เจ้าหน้าที่ผู้รับผิดชอบขององค์กรปกครองส่วนท้องถิ่น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ตรวจสอบความถูกต้องและรวบรวมหลักฐานและเอกสารที่เกี่ยวข้องเสนอผู้มีอำนาจพิจารณา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หน่วยงานผู้รับผิดชอบคือองค์กรปกครองส่วนท้องถิ่นที่สังกัด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กองค์กรปกครองส่วนท้องถิ่นหรือผู้รับมอบอำนาจพิจารณาสั่งจ่ายเงินบำเหน็จพิเศษรายเดือนโดยให้องค์กรปกครองส่วนท้องถิ่นแจ้งและเบิกจ่ายเงินดังกล่าว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ให้แก่ลูกจ้างประจำต่อไป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หน่วยงานผู้รับผิดชอบคือองค์กรปกครองส่วนท้องถิ่นที่สังกัด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แบบคำขอรับบำเหน็จพิเศษ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รายเดือนลูกจ้าง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ขอรับแบบคำขอรับบำเหน็จ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พิเศษรายเดือนลูกจ้างที่หน่วยงานต้นสังกัด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ใบรับรองของแพทย์ที่ทางราชการรับรองว่าไม่สามารถปฏิบัติหน้าที่ได้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แบบคำขอรับบำเหน็จพิเศษรายเดือนลูกจ้าง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C7C" w:rsidRDefault="002C2C7C" w:rsidP="00C81DB8">
      <w:pPr>
        <w:spacing w:after="0" w:line="240" w:lineRule="auto"/>
      </w:pPr>
      <w:r>
        <w:separator/>
      </w:r>
    </w:p>
  </w:endnote>
  <w:endnote w:type="continuationSeparator" w:id="1">
    <w:p w:rsidR="002C2C7C" w:rsidRDefault="002C2C7C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C7C" w:rsidRDefault="002C2C7C" w:rsidP="00C81DB8">
      <w:pPr>
        <w:spacing w:after="0" w:line="240" w:lineRule="auto"/>
      </w:pPr>
      <w:r>
        <w:separator/>
      </w:r>
    </w:p>
  </w:footnote>
  <w:footnote w:type="continuationSeparator" w:id="1">
    <w:p w:rsidR="002C2C7C" w:rsidRDefault="002C2C7C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522026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99387E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9387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2C7C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026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01201"/>
    <w:rsid w:val="00914267"/>
    <w:rsid w:val="00934C64"/>
    <w:rsid w:val="00982CD7"/>
    <w:rsid w:val="00983E7C"/>
    <w:rsid w:val="0098687F"/>
    <w:rsid w:val="0099387E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5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2015-08-06T06:46:00Z</cp:lastPrinted>
  <dcterms:created xsi:type="dcterms:W3CDTF">2015-04-23T03:41:00Z</dcterms:created>
  <dcterms:modified xsi:type="dcterms:W3CDTF">2015-08-06T06:46:00Z</dcterms:modified>
</cp:coreProperties>
</file>