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การแจ้งถมดิน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C652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การแจ้งถมดิน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1E217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การแจ้งถมดินเทศบาลตำบลทรายขาวองอาจสำเนาคู่มือประชาชน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13:06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1E2178" w:rsidRDefault="001E217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การดำเนินการถมดินเข้าลักษณะตามมาตรา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หรือมีพื้นที่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การพิจารณารับแจ้งการถมดิน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ผู้แจ้งยื่นเอกสารแจ้งการถมดินตามที่กำหนดให้เจ้าพนักงานท้องถิ่นดำเนินการ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ตารางเมตรและมีความ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ขึ้นไป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กรณีการถมดิน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เมตรขึ้นไปต้องเป็นผู้ได้รับใบอนุญาตประกอบวิชาชีพวิศวกรรมควบคุมสาขาวิศวกรรมโยธา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ชื่อและที่อยู่ของผู้แจ้งการถมดิน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EA6950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  <w:p w:rsidR="001E2178" w:rsidRPr="000C2AAC" w:rsidRDefault="001E2178" w:rsidP="00EA6950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5BF" w:rsidRDefault="000C65BF" w:rsidP="00C81DB8">
      <w:pPr>
        <w:spacing w:after="0" w:line="240" w:lineRule="auto"/>
      </w:pPr>
      <w:r>
        <w:separator/>
      </w:r>
    </w:p>
  </w:endnote>
  <w:endnote w:type="continuationSeparator" w:id="1">
    <w:p w:rsidR="000C65BF" w:rsidRDefault="000C65B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5BF" w:rsidRDefault="000C65BF" w:rsidP="00C81DB8">
      <w:pPr>
        <w:spacing w:after="0" w:line="240" w:lineRule="auto"/>
      </w:pPr>
      <w:r>
        <w:separator/>
      </w:r>
    </w:p>
  </w:footnote>
  <w:footnote w:type="continuationSeparator" w:id="1">
    <w:p w:rsidR="000C65BF" w:rsidRDefault="000C65B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C652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62E43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62E4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C652B"/>
    <w:rsid w:val="000C65BF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1E2178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2E43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2015-08-04T06:44:00Z</cp:lastPrinted>
  <dcterms:created xsi:type="dcterms:W3CDTF">2015-04-23T03:41:00Z</dcterms:created>
  <dcterms:modified xsi:type="dcterms:W3CDTF">2015-08-04T06:45:00Z</dcterms:modified>
</cp:coreProperties>
</file>