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การขอเปลี่ยนผู้ควบคุมงาน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12A78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การขอเปลี่ยนผู้ควบคุมงาน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การขอเปลี่ยนผู้ควบคุมงานเทศบาลตำบลทรายขาวองอาจสำเนาคู่มือประชาชน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15:57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481AD0" w:rsidRDefault="00481AD0" w:rsidP="00481AD0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  <w:lang w:bidi="th-TH"/>
        </w:rPr>
        <w:t>กรณีผู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ได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รับใบอนุญาตจะบอกเลิกตัวผู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ควบคุมงานที่ได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แจ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งชื่อไว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หรือผู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ควบคุมงานจะบอกเลิก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  <w:lang w:bidi="th-TH"/>
        </w:rPr>
        <w:t>การเป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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นผู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ควบคุมงาน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ให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มีหนังสือแจ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งให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เจ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องถิ่นทราบ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ในกรณีที่มีการบอกเลิกผู้ควบคุมงาน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ผู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ได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รับใบอนุญาตต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องระงับการดําเนินการตามที่ได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รับอนุญาตไว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ก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อนจนกว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าจะได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มีหนังสือแจ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งชื่อและส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งหนังสือแสดงความยินยอมของผู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ควบคุมงานคนใหม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ให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แก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เจ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องถ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  <w:lang w:bidi="th-TH"/>
        </w:rPr>
        <w:t>ิ่นแล</w:t>
      </w:r>
      <w:r w:rsidR="00575FAF" w:rsidRPr="00481AD0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481AD0">
        <w:rPr>
          <w:rFonts w:ascii="TH SarabunPSK" w:hAnsi="TH SarabunPSK" w:cs="TH SarabunPSK"/>
          <w:noProof/>
          <w:sz w:val="36"/>
          <w:szCs w:val="36"/>
          <w:lang w:bidi="th-TH"/>
        </w:rPr>
        <w:t>ว</w:t>
      </w:r>
      <w:r w:rsidR="00575FAF" w:rsidRPr="00481AD0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ยื่นขอเปลี่ยนผู้ควบคุมงานพร้อมเอกสาร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เจ้าพนักงานท้องถิ่นตรวจพิจารณาเอกสารประกอบการขอเปลี่ยนผู้ควบคุมงาน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ู้ขอเปลี่ยนผู้ควบคุมงานทรา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ที่ได้แจ้งให้ผู้ควบคุมงานคนเดิมทราบว่าได้บอกเลิกมิให้เป็นผู้ควบคุมงานแล้วพร้อมหลักฐานแสดงการรับทราบของผู้ควบคุมงานคนเดิ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หนังสือแสดงความยินยอมของผู้ควบคุมงานคนใหม่ตาม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มาตรา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 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วรรคสอง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เดิมและแจ้งชื่อผู้ควบคุมงานคนใหม่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สำเนาหนังสือแจ้งการบอกเลิกผู้ควบคุมงาน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7)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ควบคุมงานคนเดิมได้แจ้งบอกเลิกการเป็นผู้ควบคุมงานไว้แล้วและผู้ได้รับใบอนุญาตหรือใบรับแจ้งประสงค์จะแจ้งชื่อผู้ควบคุมงานคนใหม่ให้เจ้าพนักงานท้องถิ่นทรา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ศูนย์ดำรงธรรมจังหวัดประจำจังหวัดทุกจังหวัด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D07" w:rsidRDefault="00720D07" w:rsidP="00C81DB8">
      <w:pPr>
        <w:spacing w:after="0" w:line="240" w:lineRule="auto"/>
      </w:pPr>
      <w:r>
        <w:separator/>
      </w:r>
    </w:p>
  </w:endnote>
  <w:endnote w:type="continuationSeparator" w:id="1">
    <w:p w:rsidR="00720D07" w:rsidRDefault="00720D0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D07" w:rsidRDefault="00720D07" w:rsidP="00C81DB8">
      <w:pPr>
        <w:spacing w:after="0" w:line="240" w:lineRule="auto"/>
      </w:pPr>
      <w:r>
        <w:separator/>
      </w:r>
    </w:p>
  </w:footnote>
  <w:footnote w:type="continuationSeparator" w:id="1">
    <w:p w:rsidR="00720D07" w:rsidRDefault="00720D0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12A7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8456D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8456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1AD0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20D07"/>
    <w:rsid w:val="00760D0B"/>
    <w:rsid w:val="00761FD0"/>
    <w:rsid w:val="00771FD1"/>
    <w:rsid w:val="00781575"/>
    <w:rsid w:val="0078456D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12A78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2015-08-04T05:35:00Z</cp:lastPrinted>
  <dcterms:created xsi:type="dcterms:W3CDTF">2015-04-23T03:41:00Z</dcterms:created>
  <dcterms:modified xsi:type="dcterms:W3CDTF">2015-08-04T05:37:00Z</dcterms:modified>
</cp:coreProperties>
</file>