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การขอใบอนุญาตประกอบกิจการรับทำการกำจัดสิ่งปฏิกูล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305F2A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การขอใบอนุญาตประกอบกิจการรับทำการกำจัดสิ่งปฏิกูล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A406C2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A406C2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การขอใบอนุญาตประกอบกิจการรับทำการกำจัดสิ่งปฏิกูลเทศบาลตำบลทรายขาวมนัสวีสำเนาคู่มือประชาชน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14:05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A406C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A406C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ใบอนุญาตประกอบกิจการรับทำการกำจัดสิ่งปฏิกูลโดยทำเป็นธุรกิจหรือได้รับประโยชน์ตอบแทนด้วยการคิดค่าบริการ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ด้านสุขลักษณะการกำจัดสิ่งปฏิกูลและด้านคุณสมบัติของผู้ปฏิบัติงาน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(3)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รับใบอนุญาตประกอบกิจการรับทำการกำจัดสิ่งปฏิกูล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แจ้งคำสั่งไม่ออกใบอนุญาตประกอบกิจการรับทำการกำจัดสิ่งปฏิกูลแก่ผู้ขออนุญาตทราบพร้อมแจ้ง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วันนับแต่วันที่เอกสารถูกต้องและครบถ้วนให้แจ้งการขยายเวลาให้ผู้ขออนุญาต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สำเนาใบอนุญาตตามกฎหมายว่าด้วยการควบคุมอาคารหรือใบอนุญาตตามกฎหมายอื่นที่เกี่ยวข้อง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  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กำจัดสิ่งปฏิกูลที่ได้รับใบอนุญาตและมีการดำเนินกิจการที่ถูกต้องตามหลักสุขาภิบาล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แผนการดำเนินงานในการกำจัดสิ่งปฏิกูลที่แสดง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รายละเอียดขั้นตอนการดำเนินงานความพร้อมด้านกำลังคนงบประมาณวัสดุอุปกรณ์และวิธีการบริหารจัดการ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ให้เห็นว่าผู้ปฏิบัติงานที่ทำหน้าที่กำจัดสิ่งปฏิกูลผ่านการฝึกอบรมด้านสุขอนามัยและความปลอดภัยจากการทำ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ตามหลักเกณฑ์ที่ท้องถิ่นกำหนด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ใบรับรองแพทย์หรือเอกสารแสดงการตรวจสุขภาพประจำปีของผู้ปฏิบัติงานในการกำจัดสิ่งปฏิกูล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อัตราค่าธรรมเนียมใบอนุญาตรับทำการกำจัดสิ่งปฏิกูลฉบับละไม่เกิน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EE8" w:rsidRDefault="000F5EE8" w:rsidP="00C81DB8">
      <w:pPr>
        <w:spacing w:after="0" w:line="240" w:lineRule="auto"/>
      </w:pPr>
      <w:r>
        <w:separator/>
      </w:r>
    </w:p>
  </w:endnote>
  <w:endnote w:type="continuationSeparator" w:id="1">
    <w:p w:rsidR="000F5EE8" w:rsidRDefault="000F5EE8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EE8" w:rsidRDefault="000F5EE8" w:rsidP="00C81DB8">
      <w:pPr>
        <w:spacing w:after="0" w:line="240" w:lineRule="auto"/>
      </w:pPr>
      <w:r>
        <w:separator/>
      </w:r>
    </w:p>
  </w:footnote>
  <w:footnote w:type="continuationSeparator" w:id="1">
    <w:p w:rsidR="000F5EE8" w:rsidRDefault="000F5EE8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305F2A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A406C2">
          <w:rPr>
            <w:noProof/>
          </w:rPr>
          <w:t>8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350F7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0F5EE8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05F2A"/>
    <w:rsid w:val="00313D38"/>
    <w:rsid w:val="003240F6"/>
    <w:rsid w:val="00350F78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06C2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653</TotalTime>
  <Pages>8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2015-08-06T07:39:00Z</cp:lastPrinted>
  <dcterms:created xsi:type="dcterms:W3CDTF">2015-04-23T03:41:00Z</dcterms:created>
  <dcterms:modified xsi:type="dcterms:W3CDTF">2015-08-06T07:43:00Z</dcterms:modified>
</cp:coreProperties>
</file>