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การขอใบอนุญาตประกอบกิจการรับทำการกำจัดมูลฝอยทั่วไป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6951C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การขอใบอนุญาตประกอบกิจการรับทำการกำจัดมูลฝอยทั่วไป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E2921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E2921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การขอใบอนุญาตประกอบกิจการรับทำการกำจัดมูลฝอยทั่วไปเทศบาลตำบลทรายขาวมนัสวีสำเนาคู่มือประชาชน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14:02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9E292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9E292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ใบอนุญาตประกอบกิจการรับทำการกำจัดมูลฝอยทั่วไปโดยทำเป็นธุรกิจหรือได้รับประโยชน์ตอบแทนด้วยการคิดค่าบริการ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="009E2921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สุขลักษณะการกำจัดมูลฝอยทั่วไปและด้านคุณสมบัติของผู้ปฏิบัติงาน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ประกอบกิจการรับทำการกำจัดมูลฝอยทั่วไป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หากผู้ขอ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ประกอบกิจการรับทำการกำจัดมูลฝอยทั่วไปแก่ผู้ขอ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สำเนาใบอนุญาตตามกฎหมายว่าด้วยการควบคุมอาคารหรือใบอนุญาตตามกฎหมายอื่นที่เกี่ยวข้อง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กำจัดมูลฝอยทั่วไปที่ได้รับใบอนุญาตและมีการดำเนินกิจการที่ถูกต้องตามหลักสุขาภิบาลโดยมีหลักฐานสัญญาว่าจ้างระหว่างผู้ขนกับผู้กำจัดมูลฝอ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ดำเนินงานในการกำจัดมูลฝอย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ปฏิบัติงานที่ทำหน้าที่กำจัดมูลฝอยทั่วไปผ่านการฝึกอบรมด้านสุขอนามัยและความปลอดภัยจากการทำ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ใบรับรองแพทย์หรือเอกสารแสดงการตรวจสุขภาพประจำปีของผู้ปฏิบัติงานในการกำจัดมูล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ฝอยทั่วไป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เอกสารหรือหลักฐานแสดงวุฒิการศึกษาของเจ้าหน้าที่ควบคุมกำกับในการจัดการมูลฝอยทั่วไปอย่างน้อย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ุณสมบัติสำเร็จการศึกษาไม่ต่ำกว่าปริญญาตรีหรือเทียบเท่าในสาขาวิชาวิทยาศาสตร์ในด้านสาธารณสุขสุขาภิบาลอนามัยสิ่งแวดล้อมด้านใดด้านหนึ่ง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ุณสมบัติสำเร็จการศึกษาไม่ต่ำกว่าปริญญาตรีหรือเทียบเท่าในสาขาวิชการวิศวกรรมศาสตร์ในด้านสุขาภิบา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วิศวกรรมสิ่งแวดล้อมและวิศวกรรมเครื่องกลด้านใดด้านหนึ่ง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อัตราค่าธรรมเนียมใบอนุญาตรับทำการกำจัดมูลฝอยทั่วไปฉบับละไม่เกิน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9E292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))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9E292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B0A" w:rsidRDefault="00E15B0A" w:rsidP="00C81DB8">
      <w:pPr>
        <w:spacing w:after="0" w:line="240" w:lineRule="auto"/>
      </w:pPr>
      <w:r>
        <w:separator/>
      </w:r>
    </w:p>
  </w:endnote>
  <w:endnote w:type="continuationSeparator" w:id="1">
    <w:p w:rsidR="00E15B0A" w:rsidRDefault="00E15B0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B0A" w:rsidRDefault="00E15B0A" w:rsidP="00C81DB8">
      <w:pPr>
        <w:spacing w:after="0" w:line="240" w:lineRule="auto"/>
      </w:pPr>
      <w:r>
        <w:separator/>
      </w:r>
    </w:p>
  </w:footnote>
  <w:footnote w:type="continuationSeparator" w:id="1">
    <w:p w:rsidR="00E15B0A" w:rsidRDefault="00E15B0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6951CD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06642">
          <w:rPr>
            <w:noProof/>
          </w:rPr>
          <w:t>9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0664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51CD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06642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E2921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15B0A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9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2015-08-06T07:37:00Z</cp:lastPrinted>
  <dcterms:created xsi:type="dcterms:W3CDTF">2015-04-23T03:41:00Z</dcterms:created>
  <dcterms:modified xsi:type="dcterms:W3CDTF">2015-08-06T07:38:00Z</dcterms:modified>
</cp:coreProperties>
</file>