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การขอใบอนุญาตประกอบกิจการรับทำการกำจัดมูลฝอยติดเชื้อ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335D9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การขอใบอนุญาตประกอบกิจการรับทำการกำจัดมูลฝอยติดเชื้อ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C070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C070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C070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กฎกระทรวงว่าด้วยการกำจัดมูลฝอยติดเชื้อพ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การขอใบอนุญาตประกอบกิจการรับทำการกำจัดมูลฝอยติดเชื้อเทศบาลตำบลทรายขาวมนัสวีสำเนาคู่มือประชาชน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13:58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EC0706" w:rsidRPr="007A17A1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EC0706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EC07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EC07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กำจัดมูลฝอยติดเชื้อ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มูลฝอยติดเชื้อ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กำจัดมูลฝอยติดเชื้อ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กำจัดมูลฝอยติดเชื้อแก่ผู้ขออนุญาตทราบพร้อมแจ้งสิทธิในการอุทธรณ์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EC0706" w:rsidRDefault="00EC0706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EC0706" w:rsidRPr="000C2AAC" w:rsidRDefault="00EC0706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ติดเชื้อ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เอกสารหรือหลักฐานแสดงวุฒิการศึกษาของเจ้าหน้าที่ควบคุมกำกับในการจัดการมูลฝอยติดเชื้ออย่างน้อย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วิทยาศาสตร์ในด้านสาธารณสุขสุขาภิบาลชีววิทยาและวิทยาศาสตร์การแพทย์ด้านใดด้านหนึ่ง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การวิศวกรรมศาสตร์ในด้านสุขาภิบาลวิศวกรรมสิ่งแวดล้อมและวิศวกรรมเครื่องกลด้านใดด้านหนึ่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ให้เห็นว่าผู้ปฏิบัติงานที่ทำหน้าที่กำจัดมูลฝอยติดเชื้อผ่านการฝึกอบรมการป้องกันและระงับการแพร่เชื้อหรืออันตรายที่อาจเกิดจากมูลฝอ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ติดเชื้อ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ตามหลักสูตรและระยะเวลาตามที่กระทรวงสาธารณสุขกำหนดโดยประกาศในราชกิจจานุเบกษา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ใบรับรองแพทย์หรือเอกสารแสดงการตรวจสุขภาพประจำปีของผู้ปฏิบัติงานในการกำจัดมูลฝอยติดเชื้อ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อัตราค่าธรรมเนียมใบอนุญาตรับทำการกำจัดมูลฝอยติดเชื้อฉบับละไม่เกิน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10E" w:rsidRDefault="00F1610E" w:rsidP="00C81DB8">
      <w:pPr>
        <w:spacing w:after="0" w:line="240" w:lineRule="auto"/>
      </w:pPr>
      <w:r>
        <w:separator/>
      </w:r>
    </w:p>
  </w:endnote>
  <w:endnote w:type="continuationSeparator" w:id="1">
    <w:p w:rsidR="00F1610E" w:rsidRDefault="00F1610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10E" w:rsidRDefault="00F1610E" w:rsidP="00C81DB8">
      <w:pPr>
        <w:spacing w:after="0" w:line="240" w:lineRule="auto"/>
      </w:pPr>
      <w:r>
        <w:separator/>
      </w:r>
    </w:p>
  </w:footnote>
  <w:footnote w:type="continuationSeparator" w:id="1">
    <w:p w:rsidR="00F1610E" w:rsidRDefault="00F1610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35D9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C0706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D3A5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D3A55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35D9D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706"/>
    <w:rsid w:val="00EC08A9"/>
    <w:rsid w:val="00EF0DAF"/>
    <w:rsid w:val="00F028A3"/>
    <w:rsid w:val="00F064C0"/>
    <w:rsid w:val="00F1610E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657</TotalTime>
  <Pages>10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2015-08-06T07:28:00Z</cp:lastPrinted>
  <dcterms:created xsi:type="dcterms:W3CDTF">2015-04-23T03:41:00Z</dcterms:created>
  <dcterms:modified xsi:type="dcterms:W3CDTF">2015-08-06T07:35:00Z</dcterms:modified>
</cp:coreProperties>
</file>