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63B5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C753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C753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การขอใบอนุญาตประกอบกิจการที่เป็นอันตรายต่อสุขภาพเทศบาลตำบลทรายขาวมนัสวีสำเนาคู่มือประชาชน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14:29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2C7531" w:rsidRPr="00DC5F4A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2C7531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2C753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C753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ผู้ใดประสงค์ขอใบอนุญาตประกอบกิจการที่เป็นอันตรายต่อสุขภาพในแต่ละประเภทกิจการ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2C7531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2C7531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2C7531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2C7531" w:rsidRDefault="002C7531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เฉพาะกิจการที่กฎหมายกำหนดให้มีการประเมินผลกระทบเช่นรายงานการวิเคราะห์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ใบรับรองแพทย์และหลักฐาน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แสดงว่าผ่านการอบรมเรื่องสุขาภิบาลอาหาร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C7531" w:rsidRDefault="002C7531" w:rsidP="00C1539D">
      <w:pPr>
        <w:pStyle w:val="a5"/>
        <w:spacing w:after="0" w:line="240" w:lineRule="auto"/>
        <w:ind w:left="426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C7531" w:rsidRDefault="002C7531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72F" w:rsidRDefault="000B372F" w:rsidP="00C81DB8">
      <w:pPr>
        <w:spacing w:after="0" w:line="240" w:lineRule="auto"/>
      </w:pPr>
      <w:r>
        <w:separator/>
      </w:r>
    </w:p>
  </w:endnote>
  <w:endnote w:type="continuationSeparator" w:id="1">
    <w:p w:rsidR="000B372F" w:rsidRDefault="000B372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72F" w:rsidRDefault="000B372F" w:rsidP="00C81DB8">
      <w:pPr>
        <w:spacing w:after="0" w:line="240" w:lineRule="auto"/>
      </w:pPr>
      <w:r>
        <w:separator/>
      </w:r>
    </w:p>
  </w:footnote>
  <w:footnote w:type="continuationSeparator" w:id="1">
    <w:p w:rsidR="000B372F" w:rsidRDefault="000B372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63B5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C7531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BE1DD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372F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C7531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63B5B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E1DDA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10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2015-08-06T07:25:00Z</cp:lastPrinted>
  <dcterms:created xsi:type="dcterms:W3CDTF">2015-04-23T03:41:00Z</dcterms:created>
  <dcterms:modified xsi:type="dcterms:W3CDTF">2015-08-06T07:26:00Z</dcterms:modified>
</cp:coreProperties>
</file>