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การขอใบอนุญาตจำหน่ายสินค้าในที่หรือทางสาธารณะ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6D6BC7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การขอใบอนุญาตจำหน่ายสินค้าในที่หรือทางสาธารณะ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F4522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การขอใบอนุญาตจำหน่ายสินค้าในที่หรือทางสาธารณะเทศบาลตำบลทรายขาวมนัสวีสำเนาคู่มือประชาชน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14:26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F4522" w:rsidRDefault="005F4522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5F452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5F452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จำหน่ายสินค้าในที่หรือทางสาธารณะ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(3)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จำหน่ายสินค้าในที่หรือทางสาธารณะ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หากผู้ขอใบอนุญาตไม่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จำหน่ายสินค้าในที่หรือทางสาธารณะ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2.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วันนับแต่วันที่เอกสารถูกต้องและครบถ้วนให้แจ้งการขยายเวลาให้ผู้ขออนุญาตทราบทุก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แผนที่สังเขปแสดงที่ตั้งจำหน่ายอาหาร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กรณีเร่ขายไม่ต้องมีแผนที่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ของผู้ขอรับใบอนุญาตและผู้จำหน่ายอาหารหรือเอกสารหลักฐานที่แสดงว่าผ่านการอบรมหลักสูตรสุขาภิบาล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กรณีจำหน่ายสินค้าประเภทอาหาร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F4522" w:rsidRDefault="005F45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F4522" w:rsidRDefault="005F45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F4522" w:rsidRDefault="005F45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F4522" w:rsidRDefault="005F45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F4522" w:rsidRPr="000C2AAC" w:rsidRDefault="005F45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อัตราค่าธรรมเนียมใบอนุญาตจำหน่ายสินค้าในที่หรือทางสาธารณะ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จำหน่ายโดยลักษณะวิธีการจัดวางสินค้าในที่หนึ่งที่ใดโดยปกติฉบับละไม่เกิน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ข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จำหน่ายโดยลักษณะการเร่ขายฉบับละไม่เกิน 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 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5F452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5F4522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แบบฟอร์มให้เป็นไปตามข้อกำหนดของท้องถิ่น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933" w:rsidRDefault="009A1933" w:rsidP="00C81DB8">
      <w:pPr>
        <w:spacing w:after="0" w:line="240" w:lineRule="auto"/>
      </w:pPr>
      <w:r>
        <w:separator/>
      </w:r>
    </w:p>
  </w:endnote>
  <w:endnote w:type="continuationSeparator" w:id="1">
    <w:p w:rsidR="009A1933" w:rsidRDefault="009A193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933" w:rsidRDefault="009A1933" w:rsidP="00C81DB8">
      <w:pPr>
        <w:spacing w:after="0" w:line="240" w:lineRule="auto"/>
      </w:pPr>
      <w:r>
        <w:separator/>
      </w:r>
    </w:p>
  </w:footnote>
  <w:footnote w:type="continuationSeparator" w:id="1">
    <w:p w:rsidR="009A1933" w:rsidRDefault="009A193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6D6BC7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F4522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D066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14EAB"/>
    <w:rsid w:val="005223AF"/>
    <w:rsid w:val="00541A32"/>
    <w:rsid w:val="00575FAF"/>
    <w:rsid w:val="00593E8D"/>
    <w:rsid w:val="005C6B68"/>
    <w:rsid w:val="005F4522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D6BC7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A1933"/>
    <w:rsid w:val="009B06C0"/>
    <w:rsid w:val="009B68CC"/>
    <w:rsid w:val="009B7715"/>
    <w:rsid w:val="009D0664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671</TotalTime>
  <Pages>7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2015-08-04T09:00:00Z</cp:lastPrinted>
  <dcterms:created xsi:type="dcterms:W3CDTF">2015-04-23T03:41:00Z</dcterms:created>
  <dcterms:modified xsi:type="dcterms:W3CDTF">2015-08-04T09:20:00Z</dcterms:modified>
</cp:coreProperties>
</file>