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การขอต่ออายุใบอนุญาตประกอบกิจการรับทำการกำจัดมูลฝอยติดเชื้อ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FA4D8E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การขอต่ออายุใบอนุญาตประกอบกิจการรับทำการกำจัดมูลฝอยติดเชื้อ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F90D19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F90D19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ต่ออายุใบอนุญาตประกอบกิจการรับทำการกำจัดมูลฝอยติดเชื้อ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13:36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F90D1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F90D1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ต่ออายุใบอนุญาตประกอบกิจการรับทำการกำจัดมูลฝอยติดเชื้อโดยทำเป็นธุรกิจหรือได้รับประโยชน์ตอบแทนด้วยการคิดค่าบริการจะต้องยื่นขอต่ออายุใบอนุญาตต่อเจ้าพนักงานท้องถิ่นหรือเจ้าหน้าที่ที่รับผิดชอบภายใน</w:t>
      </w:r>
      <w:r w:rsidRPr="000C2AAC">
        <w:rPr>
          <w:rFonts w:asciiTheme="minorBidi" w:hAnsiTheme="minorBidi"/>
          <w:noProof/>
          <w:sz w:val="32"/>
          <w:szCs w:val="32"/>
        </w:rPr>
        <w:t>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 xml:space="preserve">.....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วันก่อนใบอนุญาตสิ้นอายุ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ใบอนุญาตมีอายุ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ปีนับแต่วันที่ออกใบอนุญาต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F90D1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F90D1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ิจการที่ประสงค์ขอรับใบอนุญาตต้องไม่มีประวัติถูกดำเนินคดีด้านการจัดการมูลฝอยที่ไม่ถูกสุขลักษณะ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</w:t>
      </w:r>
      <w:r w:rsidR="00F90D19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F90D19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  </w:t>
      </w:r>
      <w:r w:rsidRPr="000C2AAC">
        <w:rPr>
          <w:rFonts w:asciiTheme="minorBidi" w:hAnsiTheme="minorBidi"/>
          <w:noProof/>
          <w:sz w:val="32"/>
          <w:szCs w:val="32"/>
        </w:rPr>
        <w:t xml:space="preserve">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ด้านสุขลักษณะการกำจัดมูลฝอยติดเชื้อและด้านคุณสมบัติของผู้ปฏิบัติงาน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558"/>
        <w:gridCol w:w="2160"/>
        <w:gridCol w:w="2970"/>
        <w:gridCol w:w="1215"/>
        <w:gridCol w:w="1575"/>
        <w:gridCol w:w="1908"/>
      </w:tblGrid>
      <w:tr w:rsidR="00313D38" w:rsidRPr="000C2AAC" w:rsidTr="00F90D19">
        <w:trPr>
          <w:tblHeader/>
        </w:trPr>
        <w:tc>
          <w:tcPr>
            <w:tcW w:w="55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60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970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15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575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908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F90D19">
        <w:tc>
          <w:tcPr>
            <w:tcW w:w="558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970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ประกอบกิจการรับทำการกำจัดมูลฝอยติดเชื้อ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1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57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0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F90D19">
        <w:tc>
          <w:tcPr>
            <w:tcW w:w="558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970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1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57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0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F90D19">
        <w:tc>
          <w:tcPr>
            <w:tcW w:w="558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970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เจ้าหน้าที่ตรวจสถานที่ด้าน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1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7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0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F90D19">
        <w:tc>
          <w:tcPr>
            <w:tcW w:w="558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970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ประกอบกิจการรับทำการกำจัดมูลฝอยติดเชื้อแก่ผู้ขอต่ออายุใบ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1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7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0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ในกรณีที่เจ้าพนักงานท้องถิ่นไม่อาจออกใบอนุญาตหรือยังไม่อาจมี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F90D19">
        <w:tc>
          <w:tcPr>
            <w:tcW w:w="558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970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1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575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0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สำเนาใบอนุญาตตามกฎหมายว่าด้วยการควบคุมอาคารหรือใบอนุญาตตามกฎหมายอื่นที่เกี่ยวข้อง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กำจัดมูลฝอยติดเชื้อที่ได้รับใบอนุญาตและมีการดำเนินกิจการที่ถูกต้องตามหลักสุขาภิบาลโดยมีหลักฐานสัญญาว่าจ้างระหว่างผู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ขนกับผู้กำจัดมูลฝอย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  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การดำเนินงานในการกำจัดมูลฝอยที่แสดง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เอกสารหรือหลักฐานแสดงวุฒิการศึกษาของเจ้าหน้าที่ควบคุมกำกับในการจัดการมูลฝอยติดเชื้ออย่างน้อย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คน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คุณสมบัติสำเร็จการศึกษาไม่ต่ำกว่าปริญญาตรีหรือเทียบเท่าในสาขาวิชา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วิทยาศาสตร์ในด้านสาธารณสุขสุขาภิบาลชีววิทยาและวิทยาศาสตร์การแพทย์ด้านใดด้านหนึ่ง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ุณสมบัติสำเร็จการศึกษาไม่ต่ำกว่าปริญญาตรีหรือเทียบเท่าในสาขาวิชการวิศวกรรมศาสตร์ในด้านสุขาภิบาลวิศวกรรมสิ่งแวดล้อมและวิศวกรรมเครื่องกลด้านใดด้านหนึ่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สดงให้เห็นว่าผู้ปฏิบัติงานที่ทำหน้าที่กำจัดมูลฝอยติดเชื้อผ่านการฝึกอบรมการป้องกันและระงับการแพร่เชื้อหรืออันตรายที่อาจเกิดจากมูลฝอ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ติดเชื้อ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ตามหลักสูตรและระยะเวลาตามที่กระทรวงสาธารณสุขกำหนดโดยประกาศในราชกิจจานุเบกษา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ใบรับรองแพทย์หรือเอกสารแสดงการตรวจสุขภาพประจำปีของผู้ปฏิบัติงานในการกำจัดมูลฝอยติดเชื้อ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อัตราค่าธรรมเนียมต่ออายุใบอนุญาตรับทำการกำจัดมูลฝอยติดเชื้อฉบับละไม่เกิน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10,000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แบบคำขอรับใบอนุญาตหรือต่ออายุใบอนุญาต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403" w:rsidRDefault="00432403" w:rsidP="00C81DB8">
      <w:pPr>
        <w:spacing w:after="0" w:line="240" w:lineRule="auto"/>
      </w:pPr>
      <w:r>
        <w:separator/>
      </w:r>
    </w:p>
  </w:endnote>
  <w:endnote w:type="continuationSeparator" w:id="1">
    <w:p w:rsidR="00432403" w:rsidRDefault="00432403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403" w:rsidRDefault="00432403" w:rsidP="00C81DB8">
      <w:pPr>
        <w:spacing w:after="0" w:line="240" w:lineRule="auto"/>
      </w:pPr>
      <w:r>
        <w:separator/>
      </w:r>
    </w:p>
  </w:footnote>
  <w:footnote w:type="continuationSeparator" w:id="1">
    <w:p w:rsidR="00432403" w:rsidRDefault="00432403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FA4D8E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61347E">
          <w:rPr>
            <w:noProof/>
          </w:rPr>
          <w:t>10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1347E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32403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1347E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D1805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90D19"/>
    <w:rsid w:val="00FA4D8E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665</TotalTime>
  <Pages>10</Pages>
  <Words>1285</Words>
  <Characters>7330</Characters>
  <Application>Microsoft Office Word</Application>
  <DocSecurity>0</DocSecurity>
  <Lines>61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2015-08-04T08:11:00Z</cp:lastPrinted>
  <dcterms:created xsi:type="dcterms:W3CDTF">2015-04-23T03:41:00Z</dcterms:created>
  <dcterms:modified xsi:type="dcterms:W3CDTF">2015-08-04T08:25:00Z</dcterms:modified>
</cp:coreProperties>
</file>