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59149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E4C7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2E4C7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ที่เป็นอันตรายต่อสุขภาพ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13:33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website : </w:t>
            </w:r>
            <w:hyperlink r:id="rId8" w:history="1">
              <w:r w:rsidR="002E4C78" w:rsidRPr="00A01E09">
                <w:rPr>
                  <w:rStyle w:val="ad"/>
                  <w:rFonts w:asciiTheme="minorBidi" w:hAnsiTheme="minorBidi"/>
                  <w:iCs/>
                  <w:noProof/>
                  <w:sz w:val="32"/>
                  <w:szCs w:val="32"/>
                </w:rPr>
                <w:t>www.Tbsi.go.th</w:t>
              </w:r>
            </w:hyperlink>
            <w:r w:rsidR="002E4C78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2E4C7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E4C7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ผู้ใดประสงค์ขอต่ออายุใบอนุญาตประกอบกิจการที่เป็นอันตรายต่อสุขภาพในแต่ละประเภทกิจการ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2E4C7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E4C7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2E4C78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2E4C78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ที่เป็นอันตรายต่อสุขภาพ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ครบถ้วนจนท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ที่เป็นอันตรายต่อสุขภาพ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ในกรณีที่เจ้าพนักงานท้องถิ่นไม่อาจออกใบอนุญาตหรือยังไม่อาจมีคำสั่งไม่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E4C78" w:rsidRDefault="002E4C78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E4C78" w:rsidRDefault="002E4C78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E4C78" w:rsidRDefault="002E4C78" w:rsidP="0050561E">
      <w:pPr>
        <w:spacing w:after="0" w:line="240" w:lineRule="auto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2E4C78" w:rsidRPr="000C2AAC" w:rsidRDefault="002E4C78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เฉพาะกิจการที่กฎหมายกำหนดให้มีการประเมินผลกระทบเช่นรายงานการวิเคราะห์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ใบรับรองแพทย์และหลักฐานแสดงว่าผ่านการอบรมเรื่องสุขาภิบาลอาหาร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Default="00E90756" w:rsidP="002E4C78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  <w:p w:rsidR="002E4C78" w:rsidRPr="000C2AAC" w:rsidRDefault="002E4C78" w:rsidP="002E4C78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Default="00EA6950" w:rsidP="00EA6950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  <w:p w:rsidR="002E4C78" w:rsidRPr="000C2AAC" w:rsidRDefault="002E4C78" w:rsidP="00EA6950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Default="00F064C0" w:rsidP="002E4C78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  <w:p w:rsidR="002E4C78" w:rsidRDefault="002E4C78" w:rsidP="002E4C78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</w:p>
          <w:p w:rsidR="002E4C78" w:rsidRDefault="002E4C78" w:rsidP="002E4C78">
            <w:pPr>
              <w:rPr>
                <w:rFonts w:asciiTheme="minorBidi" w:hAnsiTheme="minorBidi" w:hint="cs"/>
                <w:i/>
                <w:iCs/>
                <w:noProof/>
                <w:sz w:val="32"/>
                <w:szCs w:val="32"/>
                <w:lang w:bidi="th-TH"/>
              </w:rPr>
            </w:pPr>
          </w:p>
          <w:p w:rsidR="002E4C78" w:rsidRPr="000C2AAC" w:rsidRDefault="002E4C78" w:rsidP="002E4C78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F2C" w:rsidRDefault="003A1F2C" w:rsidP="00C81DB8">
      <w:pPr>
        <w:spacing w:after="0" w:line="240" w:lineRule="auto"/>
      </w:pPr>
      <w:r>
        <w:separator/>
      </w:r>
    </w:p>
  </w:endnote>
  <w:endnote w:type="continuationSeparator" w:id="1">
    <w:p w:rsidR="003A1F2C" w:rsidRDefault="003A1F2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F2C" w:rsidRDefault="003A1F2C" w:rsidP="00C81DB8">
      <w:pPr>
        <w:spacing w:after="0" w:line="240" w:lineRule="auto"/>
      </w:pPr>
      <w:r>
        <w:separator/>
      </w:r>
    </w:p>
  </w:footnote>
  <w:footnote w:type="continuationSeparator" w:id="1">
    <w:p w:rsidR="003A1F2C" w:rsidRDefault="003A1F2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9149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0697A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0697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697A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E4C78"/>
    <w:rsid w:val="00313D38"/>
    <w:rsid w:val="003240F6"/>
    <w:rsid w:val="00352D56"/>
    <w:rsid w:val="00353030"/>
    <w:rsid w:val="00357299"/>
    <w:rsid w:val="00394708"/>
    <w:rsid w:val="003A1F2C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149B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i.g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10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2015-08-04T08:04:00Z</cp:lastPrinted>
  <dcterms:created xsi:type="dcterms:W3CDTF">2015-04-23T03:41:00Z</dcterms:created>
  <dcterms:modified xsi:type="dcterms:W3CDTF">2015-08-04T08:04:00Z</dcterms:modified>
</cp:coreProperties>
</file>